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666551" w:rsidRPr="00666551" w:rsidTr="005105E2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 xml:space="preserve">: </w:t>
            </w:r>
            <w:r w:rsidRPr="0066655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API Nitrate Test kit </w:t>
            </w:r>
            <w:bookmarkStart w:id="0" w:name="_GoBack"/>
            <w:bookmarkEnd w:id="0"/>
          </w:p>
        </w:tc>
      </w:tr>
      <w:tr w:rsidR="00666551" w:rsidRPr="00666551" w:rsidTr="005105E2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666551" w:rsidRPr="00666551" w:rsidTr="005105E2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666551" w:rsidRPr="00666551" w:rsidTr="005105E2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6655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6655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66655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66655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66655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66551" w:rsidRPr="00666551" w:rsidTr="005105E2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551" w:rsidRPr="00666551" w:rsidRDefault="00666551" w:rsidP="00666551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hAnsi="Tahoma" w:cs="Tahoma"/>
                <w:color w:val="000000"/>
                <w:sz w:val="18"/>
                <w:szCs w:val="18"/>
              </w:rPr>
              <w:t xml:space="preserve">API </w:t>
            </w:r>
            <w:proofErr w:type="spellStart"/>
            <w:r w:rsidRPr="00666551">
              <w:rPr>
                <w:rFonts w:ascii="Tahoma" w:hAnsi="Tahoma" w:cs="Tahoma"/>
                <w:color w:val="000000"/>
                <w:sz w:val="18"/>
                <w:szCs w:val="18"/>
              </w:rPr>
              <w:t>Nitrate</w:t>
            </w:r>
            <w:proofErr w:type="spellEnd"/>
            <w:r w:rsidRPr="0066655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6551">
              <w:rPr>
                <w:rFonts w:ascii="Tahoma" w:hAnsi="Tahoma" w:cs="Tahoma"/>
                <w:color w:val="000000"/>
                <w:sz w:val="18"/>
                <w:szCs w:val="18"/>
              </w:rPr>
              <w:t>Test</w:t>
            </w:r>
            <w:proofErr w:type="spellEnd"/>
            <w:r w:rsidRPr="0066655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6551">
              <w:rPr>
                <w:rFonts w:ascii="Tahoma" w:hAnsi="Tahoma" w:cs="Tahoma"/>
                <w:color w:val="000000"/>
                <w:sz w:val="18"/>
                <w:szCs w:val="18"/>
              </w:rPr>
              <w:t>kit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66551" w:rsidRPr="00666551" w:rsidTr="005105E2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66551" w:rsidRPr="00666551" w:rsidRDefault="00666551" w:rsidP="0066655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66551" w:rsidRPr="00666551" w:rsidRDefault="00666551" w:rsidP="00666551">
            <w:pPr>
              <w:rPr>
                <w:rFonts w:ascii="Tahoma" w:hAnsi="Tahoma" w:cs="Tahoma"/>
                <w:sz w:val="18"/>
                <w:szCs w:val="18"/>
              </w:rPr>
            </w:pPr>
            <w:r w:rsidRPr="00666551">
              <w:rPr>
                <w:rFonts w:ascii="Tahoma" w:hAnsi="Tahoma" w:cs="Tahoma"/>
                <w:sz w:val="18"/>
                <w:szCs w:val="18"/>
              </w:rPr>
              <w:t xml:space="preserve">Συσκευασία: 90 </w:t>
            </w:r>
            <w:proofErr w:type="spellStart"/>
            <w:r w:rsidRPr="00666551">
              <w:rPr>
                <w:rFonts w:ascii="Tahoma" w:hAnsi="Tahoma" w:cs="Tahoma"/>
                <w:sz w:val="18"/>
                <w:szCs w:val="18"/>
              </w:rPr>
              <w:t>test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66551" w:rsidRPr="00666551" w:rsidRDefault="00666551" w:rsidP="0066655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66551" w:rsidRPr="00666551" w:rsidRDefault="00666551" w:rsidP="0066655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666551" w:rsidRPr="00666551" w:rsidTr="005105E2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66551" w:rsidRPr="00666551" w:rsidRDefault="00666551" w:rsidP="0066655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655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66551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666551" w:rsidRPr="00666551" w:rsidRDefault="00666551" w:rsidP="006665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66551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66551" w:rsidRPr="00666551" w:rsidRDefault="00666551" w:rsidP="0066655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66551" w:rsidRPr="00666551" w:rsidRDefault="00666551" w:rsidP="0066655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666551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DA4A4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C8FE690A</Template>
  <TotalTime>0</TotalTime>
  <Pages>1</Pages>
  <Words>35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2025-11-24T19:37:00Z</dcterms:created>
  <dcterms:modified xsi:type="dcterms:W3CDTF">2025-11-24T19:37:00Z</dcterms:modified>
</cp:coreProperties>
</file>